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14" w:rsidRDefault="00BF0514" w:rsidP="00BF0514">
      <w:pPr>
        <w:ind w:left="5387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EC2CF1">
        <w:rPr>
          <w:sz w:val="28"/>
          <w:szCs w:val="28"/>
        </w:rPr>
        <w:t>4</w:t>
      </w:r>
    </w:p>
    <w:p w:rsidR="00BF0514" w:rsidRDefault="00BF0514" w:rsidP="00BF0514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муниципального образования </w:t>
      </w:r>
    </w:p>
    <w:p w:rsidR="00BF0514" w:rsidRDefault="00BF0514" w:rsidP="00BF0514">
      <w:pPr>
        <w:ind w:left="5387"/>
        <w:rPr>
          <w:sz w:val="28"/>
          <w:szCs w:val="28"/>
        </w:rPr>
      </w:pPr>
      <w:r>
        <w:rPr>
          <w:sz w:val="28"/>
          <w:szCs w:val="28"/>
        </w:rPr>
        <w:t>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вянский район</w:t>
      </w:r>
    </w:p>
    <w:p w:rsidR="00BF0514" w:rsidRDefault="00BF0514" w:rsidP="00BF0514">
      <w:pPr>
        <w:ind w:left="5387"/>
        <w:rPr>
          <w:sz w:val="28"/>
          <w:szCs w:val="28"/>
        </w:rPr>
      </w:pPr>
      <w:r>
        <w:rPr>
          <w:sz w:val="28"/>
          <w:szCs w:val="28"/>
        </w:rPr>
        <w:t>от _____________ № ____________</w:t>
      </w:r>
    </w:p>
    <w:p w:rsidR="002B6EEB" w:rsidRDefault="002B6EEB" w:rsidP="00EC7C0D">
      <w:pPr>
        <w:rPr>
          <w:sz w:val="28"/>
          <w:szCs w:val="28"/>
        </w:rPr>
      </w:pPr>
    </w:p>
    <w:p w:rsidR="0032273D" w:rsidRDefault="0032273D" w:rsidP="00EC7C0D">
      <w:pPr>
        <w:rPr>
          <w:sz w:val="28"/>
          <w:szCs w:val="28"/>
        </w:rPr>
      </w:pPr>
    </w:p>
    <w:p w:rsidR="00277643" w:rsidRPr="00240EAF" w:rsidRDefault="00277643" w:rsidP="00277643">
      <w:pPr>
        <w:jc w:val="center"/>
        <w:rPr>
          <w:b/>
          <w:sz w:val="28"/>
          <w:szCs w:val="28"/>
        </w:rPr>
      </w:pPr>
      <w:r w:rsidRPr="00240EAF">
        <w:rPr>
          <w:b/>
          <w:sz w:val="28"/>
          <w:szCs w:val="28"/>
        </w:rPr>
        <w:t xml:space="preserve">ОТЧЕТ </w:t>
      </w:r>
    </w:p>
    <w:p w:rsidR="008B2368" w:rsidRPr="00240EAF" w:rsidRDefault="000C5E00" w:rsidP="00277643">
      <w:pPr>
        <w:jc w:val="center"/>
        <w:rPr>
          <w:b/>
          <w:sz w:val="28"/>
          <w:szCs w:val="28"/>
        </w:rPr>
      </w:pPr>
      <w:r w:rsidRPr="00240EAF">
        <w:rPr>
          <w:b/>
          <w:sz w:val="28"/>
          <w:szCs w:val="28"/>
        </w:rPr>
        <w:t xml:space="preserve">по организации работы с несовершеннолетними семьями, </w:t>
      </w:r>
    </w:p>
    <w:p w:rsidR="008B2368" w:rsidRPr="00240EAF" w:rsidRDefault="000C5E00" w:rsidP="00277643">
      <w:pPr>
        <w:jc w:val="center"/>
        <w:rPr>
          <w:b/>
          <w:sz w:val="28"/>
          <w:szCs w:val="28"/>
        </w:rPr>
      </w:pPr>
      <w:r w:rsidRPr="00240EAF">
        <w:rPr>
          <w:b/>
          <w:sz w:val="28"/>
          <w:szCs w:val="28"/>
        </w:rPr>
        <w:t xml:space="preserve">находящимися </w:t>
      </w:r>
      <w:r w:rsidR="00277643" w:rsidRPr="00240EAF">
        <w:rPr>
          <w:b/>
          <w:sz w:val="28"/>
          <w:szCs w:val="28"/>
        </w:rPr>
        <w:t xml:space="preserve">в трудной жизненной ситуации, </w:t>
      </w:r>
    </w:p>
    <w:p w:rsidR="00277643" w:rsidRPr="00240EAF" w:rsidRDefault="00277643" w:rsidP="00277643">
      <w:pPr>
        <w:jc w:val="center"/>
        <w:rPr>
          <w:b/>
          <w:sz w:val="28"/>
          <w:szCs w:val="28"/>
        </w:rPr>
      </w:pPr>
      <w:r w:rsidRPr="00240EAF">
        <w:rPr>
          <w:b/>
          <w:sz w:val="28"/>
          <w:szCs w:val="28"/>
        </w:rPr>
        <w:t>в том числе социально опасном положении</w:t>
      </w:r>
    </w:p>
    <w:p w:rsidR="00277643" w:rsidRPr="00240EAF" w:rsidRDefault="000C5E00" w:rsidP="00277643">
      <w:pPr>
        <w:jc w:val="center"/>
        <w:rPr>
          <w:b/>
          <w:sz w:val="28"/>
          <w:szCs w:val="28"/>
        </w:rPr>
      </w:pPr>
      <w:r w:rsidRPr="00240EAF">
        <w:rPr>
          <w:b/>
          <w:sz w:val="28"/>
          <w:szCs w:val="28"/>
        </w:rPr>
        <w:t xml:space="preserve">в период новогодних праздников </w:t>
      </w:r>
      <w:r w:rsidR="00132216" w:rsidRPr="00240EAF">
        <w:rPr>
          <w:b/>
          <w:sz w:val="28"/>
          <w:szCs w:val="28"/>
        </w:rPr>
        <w:t>(1-</w:t>
      </w:r>
      <w:r w:rsidR="001262E2">
        <w:rPr>
          <w:b/>
          <w:sz w:val="28"/>
          <w:szCs w:val="28"/>
        </w:rPr>
        <w:t>11</w:t>
      </w:r>
      <w:r w:rsidR="00132216" w:rsidRPr="00240EAF">
        <w:rPr>
          <w:b/>
          <w:sz w:val="28"/>
          <w:szCs w:val="28"/>
        </w:rPr>
        <w:t xml:space="preserve"> января 20</w:t>
      </w:r>
      <w:r w:rsidR="00B22907" w:rsidRPr="00240EAF">
        <w:rPr>
          <w:b/>
          <w:sz w:val="28"/>
          <w:szCs w:val="28"/>
        </w:rPr>
        <w:t>2</w:t>
      </w:r>
      <w:r w:rsidR="001262E2">
        <w:rPr>
          <w:b/>
          <w:sz w:val="28"/>
          <w:szCs w:val="28"/>
        </w:rPr>
        <w:t>6</w:t>
      </w:r>
      <w:r w:rsidR="0091013B" w:rsidRPr="00240EAF">
        <w:rPr>
          <w:b/>
          <w:sz w:val="28"/>
          <w:szCs w:val="28"/>
        </w:rPr>
        <w:t xml:space="preserve"> г</w:t>
      </w:r>
      <w:r w:rsidR="00EE6E6F" w:rsidRPr="00240EAF">
        <w:rPr>
          <w:b/>
          <w:sz w:val="28"/>
          <w:szCs w:val="28"/>
        </w:rPr>
        <w:t>.</w:t>
      </w:r>
      <w:r w:rsidR="00277643" w:rsidRPr="00240EAF">
        <w:rPr>
          <w:b/>
          <w:sz w:val="28"/>
          <w:szCs w:val="28"/>
        </w:rPr>
        <w:t>)</w:t>
      </w:r>
    </w:p>
    <w:p w:rsidR="001361FD" w:rsidRPr="00240EAF" w:rsidRDefault="001361FD" w:rsidP="00277643">
      <w:pPr>
        <w:jc w:val="center"/>
        <w:rPr>
          <w:b/>
          <w:sz w:val="28"/>
          <w:szCs w:val="28"/>
        </w:rPr>
      </w:pPr>
      <w:r w:rsidRPr="00240EAF">
        <w:rPr>
          <w:b/>
          <w:sz w:val="28"/>
          <w:szCs w:val="28"/>
        </w:rPr>
        <w:t>в муниципальном образовании Славянский район</w:t>
      </w:r>
    </w:p>
    <w:p w:rsidR="000C5E00" w:rsidRPr="006A05AE" w:rsidRDefault="000C5E00" w:rsidP="00277643">
      <w:pPr>
        <w:jc w:val="center"/>
        <w:rPr>
          <w:b/>
          <w:sz w:val="1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371"/>
        <w:gridCol w:w="1560"/>
      </w:tblGrid>
      <w:tr w:rsidR="008B2368" w:rsidRPr="000C5E00" w:rsidTr="00BF0514">
        <w:trPr>
          <w:trHeight w:val="50"/>
        </w:trPr>
        <w:tc>
          <w:tcPr>
            <w:tcW w:w="675" w:type="dxa"/>
          </w:tcPr>
          <w:p w:rsidR="008B2368" w:rsidRPr="008B2368" w:rsidRDefault="008B2368" w:rsidP="008B2368">
            <w:pPr>
              <w:ind w:left="-142" w:right="-108"/>
              <w:jc w:val="center"/>
              <w:rPr>
                <w:szCs w:val="24"/>
              </w:rPr>
            </w:pPr>
            <w:r w:rsidRPr="008B2368">
              <w:rPr>
                <w:szCs w:val="24"/>
              </w:rPr>
              <w:t>№ п/п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jc w:val="center"/>
              <w:rPr>
                <w:szCs w:val="24"/>
              </w:rPr>
            </w:pPr>
            <w:r w:rsidRPr="008B2368">
              <w:rPr>
                <w:szCs w:val="24"/>
              </w:rPr>
              <w:t>Наименование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jc w:val="center"/>
              <w:rPr>
                <w:szCs w:val="24"/>
              </w:rPr>
            </w:pPr>
            <w:r w:rsidRPr="008B2368">
              <w:rPr>
                <w:szCs w:val="24"/>
              </w:rPr>
              <w:t>Показатель</w:t>
            </w: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8B2368" w:rsidP="008B2368">
            <w:pPr>
              <w:jc w:val="center"/>
              <w:rPr>
                <w:szCs w:val="24"/>
              </w:rPr>
            </w:pPr>
            <w:r w:rsidRPr="008B2368">
              <w:rPr>
                <w:szCs w:val="24"/>
              </w:rPr>
              <w:t>1</w:t>
            </w:r>
          </w:p>
        </w:tc>
        <w:tc>
          <w:tcPr>
            <w:tcW w:w="7371" w:type="dxa"/>
          </w:tcPr>
          <w:p w:rsidR="008B2368" w:rsidRPr="008B2368" w:rsidRDefault="001262E2" w:rsidP="00395D94">
            <w:pPr>
              <w:rPr>
                <w:szCs w:val="24"/>
              </w:rPr>
            </w:pPr>
            <w:r>
              <w:rPr>
                <w:szCs w:val="24"/>
              </w:rPr>
              <w:t>Всего п</w:t>
            </w:r>
            <w:r w:rsidR="008B2368" w:rsidRPr="008B2368">
              <w:rPr>
                <w:szCs w:val="24"/>
              </w:rPr>
              <w:t>осещено семей СОП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8B2368" w:rsidP="008B2368">
            <w:pPr>
              <w:jc w:val="center"/>
              <w:rPr>
                <w:szCs w:val="24"/>
              </w:rPr>
            </w:pP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в том числе повторно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8B2368" w:rsidP="008B2368">
            <w:pPr>
              <w:jc w:val="center"/>
              <w:rPr>
                <w:szCs w:val="24"/>
              </w:rPr>
            </w:pPr>
          </w:p>
        </w:tc>
        <w:tc>
          <w:tcPr>
            <w:tcW w:w="7371" w:type="dxa"/>
          </w:tcPr>
          <w:p w:rsidR="008B2368" w:rsidRPr="00B22907" w:rsidRDefault="008B2368" w:rsidP="00395D94">
            <w:pPr>
              <w:rPr>
                <w:szCs w:val="24"/>
              </w:rPr>
            </w:pPr>
            <w:r w:rsidRPr="00B22907">
              <w:rPr>
                <w:szCs w:val="24"/>
              </w:rPr>
              <w:t>в них детей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2A1409" w:rsidRPr="000C5E00" w:rsidTr="008B2368">
        <w:tc>
          <w:tcPr>
            <w:tcW w:w="675" w:type="dxa"/>
          </w:tcPr>
          <w:p w:rsidR="002A1409" w:rsidRPr="008B2368" w:rsidRDefault="002A1409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371" w:type="dxa"/>
          </w:tcPr>
          <w:p w:rsidR="002A1409" w:rsidRPr="00B22907" w:rsidRDefault="002A1409" w:rsidP="00BF0514">
            <w:pPr>
              <w:rPr>
                <w:szCs w:val="24"/>
              </w:rPr>
            </w:pPr>
            <w:r w:rsidRPr="008B2368">
              <w:rPr>
                <w:szCs w:val="24"/>
              </w:rPr>
              <w:t>Вовлечено в организационные формы досуга и занятости детей, нах</w:t>
            </w:r>
            <w:r w:rsidR="00BF0514">
              <w:rPr>
                <w:szCs w:val="24"/>
              </w:rPr>
              <w:t>одящихся</w:t>
            </w:r>
            <w:r w:rsidRPr="008B2368">
              <w:rPr>
                <w:szCs w:val="24"/>
              </w:rPr>
              <w:t xml:space="preserve"> в СОП</w:t>
            </w:r>
          </w:p>
        </w:tc>
        <w:tc>
          <w:tcPr>
            <w:tcW w:w="1560" w:type="dxa"/>
          </w:tcPr>
          <w:p w:rsidR="002A1409" w:rsidRPr="008B2368" w:rsidRDefault="002A1409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2160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371" w:type="dxa"/>
          </w:tcPr>
          <w:p w:rsidR="008B2368" w:rsidRPr="008B2368" w:rsidRDefault="00B22907" w:rsidP="00395D94">
            <w:pPr>
              <w:rPr>
                <w:szCs w:val="24"/>
              </w:rPr>
            </w:pPr>
            <w:r>
              <w:rPr>
                <w:szCs w:val="24"/>
              </w:rPr>
              <w:t xml:space="preserve">Помещено </w:t>
            </w:r>
            <w:r w:rsidR="008B2368" w:rsidRPr="008B2368">
              <w:rPr>
                <w:szCs w:val="24"/>
              </w:rPr>
              <w:t>детей в учреждения: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2A1409">
              <w:rPr>
                <w:szCs w:val="24"/>
              </w:rPr>
              <w:t>.1</w:t>
            </w:r>
          </w:p>
        </w:tc>
        <w:tc>
          <w:tcPr>
            <w:tcW w:w="7371" w:type="dxa"/>
          </w:tcPr>
          <w:p w:rsidR="008B2368" w:rsidRPr="008B2368" w:rsidRDefault="008B2368" w:rsidP="008B2368">
            <w:pPr>
              <w:rPr>
                <w:szCs w:val="24"/>
              </w:rPr>
            </w:pPr>
            <w:r w:rsidRPr="008B2368">
              <w:rPr>
                <w:szCs w:val="24"/>
              </w:rPr>
              <w:t>социальной защиты</w:t>
            </w:r>
            <w:r w:rsidR="00BF0514">
              <w:rPr>
                <w:szCs w:val="24"/>
              </w:rPr>
              <w:t xml:space="preserve"> населения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2A1409">
              <w:rPr>
                <w:szCs w:val="24"/>
              </w:rPr>
              <w:t>.2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здравоохранения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2A1409">
              <w:rPr>
                <w:szCs w:val="24"/>
              </w:rPr>
              <w:t>.3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ЦВСНП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371" w:type="dxa"/>
          </w:tcPr>
          <w:p w:rsidR="008B2368" w:rsidRPr="008B2368" w:rsidRDefault="002A1409" w:rsidP="00395D94">
            <w:pPr>
              <w:rPr>
                <w:szCs w:val="24"/>
              </w:rPr>
            </w:pPr>
            <w:r>
              <w:rPr>
                <w:szCs w:val="24"/>
              </w:rPr>
              <w:t>И</w:t>
            </w:r>
            <w:r w:rsidR="008B2368" w:rsidRPr="008B2368">
              <w:rPr>
                <w:szCs w:val="24"/>
              </w:rPr>
              <w:t>зъято детей</w:t>
            </w:r>
            <w:r w:rsidR="00B22907">
              <w:rPr>
                <w:szCs w:val="24"/>
              </w:rPr>
              <w:t xml:space="preserve"> (по ст. 77 Семейного кодекса РФ)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2160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371" w:type="dxa"/>
          </w:tcPr>
          <w:p w:rsidR="008B2368" w:rsidRPr="008B2368" w:rsidRDefault="008B2368" w:rsidP="00B22907">
            <w:pPr>
              <w:rPr>
                <w:szCs w:val="24"/>
              </w:rPr>
            </w:pPr>
            <w:r w:rsidRPr="008B2368">
              <w:rPr>
                <w:szCs w:val="24"/>
              </w:rPr>
              <w:t>Задействовано специалистов органов и учреждений системы проф</w:t>
            </w:r>
            <w:r w:rsidRPr="008B2368">
              <w:rPr>
                <w:szCs w:val="24"/>
              </w:rPr>
              <w:t>и</w:t>
            </w:r>
            <w:r w:rsidR="00BF0514">
              <w:rPr>
                <w:szCs w:val="24"/>
              </w:rPr>
              <w:t>лактики, других</w:t>
            </w:r>
            <w:r w:rsidRPr="008B2368">
              <w:rPr>
                <w:szCs w:val="24"/>
              </w:rPr>
              <w:t xml:space="preserve"> организаций в мероприятиях по контролю за воспитан</w:t>
            </w:r>
            <w:r w:rsidRPr="008B2368">
              <w:rPr>
                <w:szCs w:val="24"/>
              </w:rPr>
              <w:t>и</w:t>
            </w:r>
            <w:r w:rsidRPr="008B2368">
              <w:rPr>
                <w:szCs w:val="24"/>
              </w:rPr>
              <w:t>ем, содержанием и обращением с детьми по месту их ж</w:t>
            </w:r>
            <w:r w:rsidRPr="008B2368">
              <w:rPr>
                <w:szCs w:val="24"/>
              </w:rPr>
              <w:t>и</w:t>
            </w:r>
            <w:r w:rsidRPr="008B2368">
              <w:rPr>
                <w:szCs w:val="24"/>
              </w:rPr>
              <w:t>тельства, из них: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2160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2A1409">
              <w:rPr>
                <w:szCs w:val="24"/>
              </w:rPr>
              <w:t>.1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Администрации муниципальных образований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2A1409">
              <w:rPr>
                <w:szCs w:val="24"/>
              </w:rPr>
              <w:t>.2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Администраций городских и сельских поселений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2A1409">
              <w:rPr>
                <w:szCs w:val="24"/>
              </w:rPr>
              <w:t>.3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органов и учреждений образования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2A1409">
              <w:rPr>
                <w:szCs w:val="24"/>
              </w:rPr>
              <w:t>.4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органов и учреждений соц. защиты населения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2A1409">
              <w:rPr>
                <w:szCs w:val="24"/>
              </w:rPr>
              <w:t>.5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tabs>
                <w:tab w:val="left" w:pos="1335"/>
              </w:tabs>
              <w:rPr>
                <w:szCs w:val="24"/>
              </w:rPr>
            </w:pPr>
            <w:r w:rsidRPr="008B2368">
              <w:rPr>
                <w:szCs w:val="24"/>
              </w:rPr>
              <w:t>органов опеки и попечительства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2A1409">
              <w:rPr>
                <w:szCs w:val="24"/>
              </w:rPr>
              <w:t>.6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органа по делам молодежи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84D43">
              <w:rPr>
                <w:szCs w:val="24"/>
              </w:rPr>
              <w:t>.7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организации здравоохранения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84D43">
              <w:rPr>
                <w:szCs w:val="24"/>
              </w:rPr>
              <w:t>.8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органа внутренних дел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3227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84D43">
              <w:rPr>
                <w:szCs w:val="24"/>
              </w:rPr>
              <w:t>.9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органа службы занятости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8B23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84D43">
              <w:rPr>
                <w:szCs w:val="24"/>
              </w:rPr>
              <w:t>.10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специалистов др. органов и учреждений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BC713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84D43">
              <w:rPr>
                <w:szCs w:val="24"/>
              </w:rPr>
              <w:t>.11</w:t>
            </w: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представителей общественных объединений и организ</w:t>
            </w:r>
            <w:r w:rsidRPr="008B2368">
              <w:rPr>
                <w:szCs w:val="24"/>
              </w:rPr>
              <w:t>а</w:t>
            </w:r>
            <w:r w:rsidRPr="008B2368">
              <w:rPr>
                <w:szCs w:val="24"/>
              </w:rPr>
              <w:t>ций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32273D" w:rsidP="00BC713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84D43">
              <w:rPr>
                <w:szCs w:val="24"/>
              </w:rPr>
              <w:t>.12</w:t>
            </w:r>
          </w:p>
        </w:tc>
        <w:tc>
          <w:tcPr>
            <w:tcW w:w="7371" w:type="dxa"/>
          </w:tcPr>
          <w:p w:rsidR="008B2368" w:rsidRPr="008B2368" w:rsidRDefault="008B2368" w:rsidP="008B2368">
            <w:pPr>
              <w:rPr>
                <w:szCs w:val="24"/>
              </w:rPr>
            </w:pPr>
            <w:r w:rsidRPr="008B2368">
              <w:rPr>
                <w:szCs w:val="24"/>
              </w:rPr>
              <w:t xml:space="preserve">представителей Русской Православной Церкви, </w:t>
            </w:r>
          </w:p>
          <w:p w:rsidR="008B2368" w:rsidRPr="008B2368" w:rsidRDefault="008B2368" w:rsidP="008B2368">
            <w:pPr>
              <w:rPr>
                <w:szCs w:val="24"/>
              </w:rPr>
            </w:pPr>
            <w:r w:rsidRPr="008B2368">
              <w:rPr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  <w:tr w:rsidR="008B2368" w:rsidRPr="000C5E00" w:rsidTr="008B2368">
        <w:tc>
          <w:tcPr>
            <w:tcW w:w="675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  <w:tc>
          <w:tcPr>
            <w:tcW w:w="7371" w:type="dxa"/>
          </w:tcPr>
          <w:p w:rsidR="008B2368" w:rsidRPr="008B2368" w:rsidRDefault="008B2368" w:rsidP="00395D94">
            <w:pPr>
              <w:rPr>
                <w:szCs w:val="24"/>
              </w:rPr>
            </w:pPr>
            <w:r w:rsidRPr="008B2368">
              <w:rPr>
                <w:szCs w:val="24"/>
              </w:rPr>
              <w:t>матушек</w:t>
            </w:r>
          </w:p>
        </w:tc>
        <w:tc>
          <w:tcPr>
            <w:tcW w:w="1560" w:type="dxa"/>
          </w:tcPr>
          <w:p w:rsidR="008B2368" w:rsidRPr="008B2368" w:rsidRDefault="008B2368" w:rsidP="00BC7138">
            <w:pPr>
              <w:rPr>
                <w:szCs w:val="24"/>
              </w:rPr>
            </w:pPr>
          </w:p>
        </w:tc>
      </w:tr>
    </w:tbl>
    <w:p w:rsidR="00277643" w:rsidRDefault="00277643" w:rsidP="00277643">
      <w:pPr>
        <w:rPr>
          <w:sz w:val="28"/>
          <w:szCs w:val="28"/>
        </w:rPr>
      </w:pPr>
    </w:p>
    <w:p w:rsidR="00731E81" w:rsidRPr="00675BED" w:rsidRDefault="00731E81" w:rsidP="00277643">
      <w:pPr>
        <w:rPr>
          <w:sz w:val="28"/>
          <w:szCs w:val="28"/>
        </w:rPr>
      </w:pPr>
    </w:p>
    <w:p w:rsidR="00675BED" w:rsidRPr="00675BED" w:rsidRDefault="001262E2" w:rsidP="00675BED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675BED" w:rsidRPr="00675BED">
        <w:rPr>
          <w:sz w:val="28"/>
          <w:szCs w:val="28"/>
        </w:rPr>
        <w:t xml:space="preserve"> отдела по делам </w:t>
      </w:r>
    </w:p>
    <w:p w:rsidR="00675BED" w:rsidRPr="00675BED" w:rsidRDefault="00675BED" w:rsidP="00675BED">
      <w:pPr>
        <w:rPr>
          <w:sz w:val="28"/>
          <w:szCs w:val="28"/>
        </w:rPr>
      </w:pPr>
      <w:r w:rsidRPr="00675BED">
        <w:rPr>
          <w:sz w:val="28"/>
          <w:szCs w:val="28"/>
        </w:rPr>
        <w:t xml:space="preserve">несовершеннолетних администрации </w:t>
      </w:r>
    </w:p>
    <w:p w:rsidR="00675BED" w:rsidRPr="00675BED" w:rsidRDefault="00675BED" w:rsidP="00675BED">
      <w:pPr>
        <w:rPr>
          <w:sz w:val="28"/>
          <w:szCs w:val="28"/>
        </w:rPr>
      </w:pPr>
      <w:r w:rsidRPr="00675BED">
        <w:rPr>
          <w:sz w:val="28"/>
          <w:szCs w:val="28"/>
        </w:rPr>
        <w:t xml:space="preserve">муниципального образования </w:t>
      </w:r>
    </w:p>
    <w:p w:rsidR="001F7439" w:rsidRDefault="00675BED" w:rsidP="00277643">
      <w:pPr>
        <w:rPr>
          <w:sz w:val="28"/>
          <w:szCs w:val="28"/>
        </w:rPr>
      </w:pPr>
      <w:r w:rsidRPr="00675BED">
        <w:rPr>
          <w:sz w:val="28"/>
          <w:szCs w:val="28"/>
        </w:rPr>
        <w:t>Славянский рай</w:t>
      </w:r>
      <w:r w:rsidR="001262E2">
        <w:rPr>
          <w:sz w:val="28"/>
          <w:szCs w:val="28"/>
        </w:rPr>
        <w:t xml:space="preserve">он </w:t>
      </w:r>
      <w:r w:rsidR="001262E2">
        <w:rPr>
          <w:sz w:val="28"/>
          <w:szCs w:val="28"/>
        </w:rPr>
        <w:tab/>
      </w:r>
      <w:r w:rsidR="001262E2">
        <w:rPr>
          <w:sz w:val="28"/>
          <w:szCs w:val="28"/>
        </w:rPr>
        <w:tab/>
      </w:r>
      <w:r w:rsidR="001262E2">
        <w:rPr>
          <w:sz w:val="28"/>
          <w:szCs w:val="28"/>
        </w:rPr>
        <w:tab/>
      </w:r>
      <w:r w:rsidR="001262E2">
        <w:rPr>
          <w:sz w:val="28"/>
          <w:szCs w:val="28"/>
        </w:rPr>
        <w:tab/>
      </w:r>
      <w:r w:rsidR="001262E2">
        <w:rPr>
          <w:sz w:val="28"/>
          <w:szCs w:val="28"/>
        </w:rPr>
        <w:tab/>
      </w:r>
      <w:r w:rsidR="001262E2">
        <w:rPr>
          <w:sz w:val="28"/>
          <w:szCs w:val="28"/>
        </w:rPr>
        <w:tab/>
        <w:t xml:space="preserve">                     А.В. Слюсарев</w:t>
      </w:r>
    </w:p>
    <w:sectPr w:rsidR="001F7439" w:rsidSect="005D47C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?????????????¬рЎю¬У?Ўю¬в?¬рЎюҐм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1AD"/>
    <w:multiLevelType w:val="hybridMultilevel"/>
    <w:tmpl w:val="EB4C76C6"/>
    <w:lvl w:ilvl="0" w:tplc="1A966AA6">
      <w:start w:val="1"/>
      <w:numFmt w:val="decimal"/>
      <w:lvlText w:val="%1."/>
      <w:lvlJc w:val="left"/>
      <w:pPr>
        <w:ind w:left="1068" w:hanging="360"/>
      </w:pPr>
      <w:rPr>
        <w:rFonts w:eastAsia="Batang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FFA0C58"/>
    <w:multiLevelType w:val="hybridMultilevel"/>
    <w:tmpl w:val="AF62C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F90"/>
    <w:rsid w:val="00006F72"/>
    <w:rsid w:val="00024127"/>
    <w:rsid w:val="0004690A"/>
    <w:rsid w:val="00053EE7"/>
    <w:rsid w:val="00054637"/>
    <w:rsid w:val="0005574C"/>
    <w:rsid w:val="00055A56"/>
    <w:rsid w:val="00056B53"/>
    <w:rsid w:val="00064BDA"/>
    <w:rsid w:val="00065B85"/>
    <w:rsid w:val="00067521"/>
    <w:rsid w:val="00067C15"/>
    <w:rsid w:val="0007023D"/>
    <w:rsid w:val="00074F3A"/>
    <w:rsid w:val="00076C6A"/>
    <w:rsid w:val="00085760"/>
    <w:rsid w:val="00086719"/>
    <w:rsid w:val="00093856"/>
    <w:rsid w:val="00097036"/>
    <w:rsid w:val="000A3F06"/>
    <w:rsid w:val="000A56BA"/>
    <w:rsid w:val="000A6414"/>
    <w:rsid w:val="000B0CED"/>
    <w:rsid w:val="000B0E5C"/>
    <w:rsid w:val="000B2F60"/>
    <w:rsid w:val="000B59D9"/>
    <w:rsid w:val="000C5E00"/>
    <w:rsid w:val="000D2526"/>
    <w:rsid w:val="000F238A"/>
    <w:rsid w:val="000F5ED3"/>
    <w:rsid w:val="001027B9"/>
    <w:rsid w:val="00105432"/>
    <w:rsid w:val="001160CE"/>
    <w:rsid w:val="001262E2"/>
    <w:rsid w:val="00132216"/>
    <w:rsid w:val="001361FD"/>
    <w:rsid w:val="00137963"/>
    <w:rsid w:val="00147E9A"/>
    <w:rsid w:val="001726C7"/>
    <w:rsid w:val="00185BC1"/>
    <w:rsid w:val="0019454A"/>
    <w:rsid w:val="001A0B4F"/>
    <w:rsid w:val="001A7E5C"/>
    <w:rsid w:val="001B02F5"/>
    <w:rsid w:val="001B0D98"/>
    <w:rsid w:val="001B57AB"/>
    <w:rsid w:val="001C13BB"/>
    <w:rsid w:val="001C7891"/>
    <w:rsid w:val="001D4D61"/>
    <w:rsid w:val="001F3430"/>
    <w:rsid w:val="001F4B93"/>
    <w:rsid w:val="001F602F"/>
    <w:rsid w:val="001F7439"/>
    <w:rsid w:val="0020051A"/>
    <w:rsid w:val="002013C0"/>
    <w:rsid w:val="00213E90"/>
    <w:rsid w:val="00216004"/>
    <w:rsid w:val="00217390"/>
    <w:rsid w:val="00230EC0"/>
    <w:rsid w:val="002353D7"/>
    <w:rsid w:val="00237B64"/>
    <w:rsid w:val="00240EAF"/>
    <w:rsid w:val="002524D4"/>
    <w:rsid w:val="002664F8"/>
    <w:rsid w:val="00272F35"/>
    <w:rsid w:val="00277643"/>
    <w:rsid w:val="00277C7F"/>
    <w:rsid w:val="002804FB"/>
    <w:rsid w:val="00297F06"/>
    <w:rsid w:val="002A1409"/>
    <w:rsid w:val="002A552F"/>
    <w:rsid w:val="002B6EEB"/>
    <w:rsid w:val="002C0989"/>
    <w:rsid w:val="002D10D1"/>
    <w:rsid w:val="002E4F6C"/>
    <w:rsid w:val="002E6DC4"/>
    <w:rsid w:val="002F004E"/>
    <w:rsid w:val="002F3FF7"/>
    <w:rsid w:val="00302CA5"/>
    <w:rsid w:val="003101D4"/>
    <w:rsid w:val="003143F4"/>
    <w:rsid w:val="0032273D"/>
    <w:rsid w:val="003419E0"/>
    <w:rsid w:val="00342E38"/>
    <w:rsid w:val="00355F6B"/>
    <w:rsid w:val="00355F96"/>
    <w:rsid w:val="00356E7D"/>
    <w:rsid w:val="0035702C"/>
    <w:rsid w:val="0037218F"/>
    <w:rsid w:val="00375849"/>
    <w:rsid w:val="003763DB"/>
    <w:rsid w:val="00380967"/>
    <w:rsid w:val="00382AA5"/>
    <w:rsid w:val="00386AB8"/>
    <w:rsid w:val="00395D94"/>
    <w:rsid w:val="003B21DA"/>
    <w:rsid w:val="003B2777"/>
    <w:rsid w:val="003B3A47"/>
    <w:rsid w:val="003B4F8F"/>
    <w:rsid w:val="003C0C16"/>
    <w:rsid w:val="003C1820"/>
    <w:rsid w:val="003C4F9A"/>
    <w:rsid w:val="003C68E3"/>
    <w:rsid w:val="003C7AF5"/>
    <w:rsid w:val="003F65D1"/>
    <w:rsid w:val="004150DD"/>
    <w:rsid w:val="004172B8"/>
    <w:rsid w:val="00423445"/>
    <w:rsid w:val="00430B8B"/>
    <w:rsid w:val="004314ED"/>
    <w:rsid w:val="00451BF6"/>
    <w:rsid w:val="004546CA"/>
    <w:rsid w:val="00465E74"/>
    <w:rsid w:val="00470917"/>
    <w:rsid w:val="00471AB8"/>
    <w:rsid w:val="004739A1"/>
    <w:rsid w:val="00474B8F"/>
    <w:rsid w:val="004C4F9E"/>
    <w:rsid w:val="004D121D"/>
    <w:rsid w:val="004D2CFB"/>
    <w:rsid w:val="004D7945"/>
    <w:rsid w:val="004D7FA0"/>
    <w:rsid w:val="004E3F14"/>
    <w:rsid w:val="004F1CF7"/>
    <w:rsid w:val="004F5D87"/>
    <w:rsid w:val="005063B0"/>
    <w:rsid w:val="00511261"/>
    <w:rsid w:val="00511C48"/>
    <w:rsid w:val="0051730D"/>
    <w:rsid w:val="00536E2C"/>
    <w:rsid w:val="00537E8C"/>
    <w:rsid w:val="00541EC2"/>
    <w:rsid w:val="00561C94"/>
    <w:rsid w:val="00575B52"/>
    <w:rsid w:val="005826EA"/>
    <w:rsid w:val="00586D81"/>
    <w:rsid w:val="0058783D"/>
    <w:rsid w:val="005906AE"/>
    <w:rsid w:val="005907C3"/>
    <w:rsid w:val="005974F0"/>
    <w:rsid w:val="005A5F74"/>
    <w:rsid w:val="005B25F5"/>
    <w:rsid w:val="005B7C38"/>
    <w:rsid w:val="005C5AD4"/>
    <w:rsid w:val="005D47C4"/>
    <w:rsid w:val="005E6CCB"/>
    <w:rsid w:val="005F3AA1"/>
    <w:rsid w:val="0060048E"/>
    <w:rsid w:val="00612D82"/>
    <w:rsid w:val="00623F60"/>
    <w:rsid w:val="00626116"/>
    <w:rsid w:val="006277C1"/>
    <w:rsid w:val="00634420"/>
    <w:rsid w:val="00640825"/>
    <w:rsid w:val="00642132"/>
    <w:rsid w:val="0064266D"/>
    <w:rsid w:val="00647C9B"/>
    <w:rsid w:val="006522C8"/>
    <w:rsid w:val="00657FC9"/>
    <w:rsid w:val="0067598A"/>
    <w:rsid w:val="00675BED"/>
    <w:rsid w:val="00694493"/>
    <w:rsid w:val="006A05AE"/>
    <w:rsid w:val="006A1E6F"/>
    <w:rsid w:val="006A7F53"/>
    <w:rsid w:val="006B0787"/>
    <w:rsid w:val="006B1C06"/>
    <w:rsid w:val="006C48B6"/>
    <w:rsid w:val="006C69BC"/>
    <w:rsid w:val="006D0083"/>
    <w:rsid w:val="006D529D"/>
    <w:rsid w:val="00703F77"/>
    <w:rsid w:val="00721668"/>
    <w:rsid w:val="007218C6"/>
    <w:rsid w:val="00730F85"/>
    <w:rsid w:val="00731E81"/>
    <w:rsid w:val="007372AF"/>
    <w:rsid w:val="00737F04"/>
    <w:rsid w:val="00745D81"/>
    <w:rsid w:val="00752EB9"/>
    <w:rsid w:val="00753187"/>
    <w:rsid w:val="0075404C"/>
    <w:rsid w:val="00756A59"/>
    <w:rsid w:val="007632BB"/>
    <w:rsid w:val="00770E3E"/>
    <w:rsid w:val="00777238"/>
    <w:rsid w:val="00777A09"/>
    <w:rsid w:val="007A02FD"/>
    <w:rsid w:val="007C4B57"/>
    <w:rsid w:val="007C6108"/>
    <w:rsid w:val="007D1587"/>
    <w:rsid w:val="00802486"/>
    <w:rsid w:val="00803F87"/>
    <w:rsid w:val="00811C4E"/>
    <w:rsid w:val="00827FC8"/>
    <w:rsid w:val="008371C0"/>
    <w:rsid w:val="00867BEE"/>
    <w:rsid w:val="0089281B"/>
    <w:rsid w:val="00893A86"/>
    <w:rsid w:val="00894675"/>
    <w:rsid w:val="008B2368"/>
    <w:rsid w:val="008C4D65"/>
    <w:rsid w:val="008C59A3"/>
    <w:rsid w:val="008C7B9F"/>
    <w:rsid w:val="008D0F31"/>
    <w:rsid w:val="008E507E"/>
    <w:rsid w:val="008F2C94"/>
    <w:rsid w:val="008F7AF9"/>
    <w:rsid w:val="0091013B"/>
    <w:rsid w:val="00914258"/>
    <w:rsid w:val="0092574D"/>
    <w:rsid w:val="00933A17"/>
    <w:rsid w:val="00937107"/>
    <w:rsid w:val="00952FBD"/>
    <w:rsid w:val="00957F90"/>
    <w:rsid w:val="009648B5"/>
    <w:rsid w:val="00981FFB"/>
    <w:rsid w:val="00982E0B"/>
    <w:rsid w:val="00984592"/>
    <w:rsid w:val="009B6B74"/>
    <w:rsid w:val="009C50C1"/>
    <w:rsid w:val="009D7C00"/>
    <w:rsid w:val="009E1C7E"/>
    <w:rsid w:val="009E2AD0"/>
    <w:rsid w:val="009E48A6"/>
    <w:rsid w:val="009F4C36"/>
    <w:rsid w:val="009F5C53"/>
    <w:rsid w:val="009F6B16"/>
    <w:rsid w:val="00A16253"/>
    <w:rsid w:val="00A23217"/>
    <w:rsid w:val="00A25FEE"/>
    <w:rsid w:val="00A47202"/>
    <w:rsid w:val="00A474B2"/>
    <w:rsid w:val="00A537E2"/>
    <w:rsid w:val="00A57D56"/>
    <w:rsid w:val="00A62884"/>
    <w:rsid w:val="00A65D5F"/>
    <w:rsid w:val="00A7406F"/>
    <w:rsid w:val="00A80FB2"/>
    <w:rsid w:val="00A90E97"/>
    <w:rsid w:val="00AA1903"/>
    <w:rsid w:val="00AA28C1"/>
    <w:rsid w:val="00AD1C70"/>
    <w:rsid w:val="00AD55B8"/>
    <w:rsid w:val="00AE19A7"/>
    <w:rsid w:val="00B22907"/>
    <w:rsid w:val="00B23B54"/>
    <w:rsid w:val="00B249AD"/>
    <w:rsid w:val="00B265C1"/>
    <w:rsid w:val="00B362CC"/>
    <w:rsid w:val="00B374D3"/>
    <w:rsid w:val="00B54587"/>
    <w:rsid w:val="00B566E7"/>
    <w:rsid w:val="00B671F5"/>
    <w:rsid w:val="00BA0856"/>
    <w:rsid w:val="00BA3CD9"/>
    <w:rsid w:val="00BC7138"/>
    <w:rsid w:val="00BE413B"/>
    <w:rsid w:val="00BE4D70"/>
    <w:rsid w:val="00BF0514"/>
    <w:rsid w:val="00C1305B"/>
    <w:rsid w:val="00C2277F"/>
    <w:rsid w:val="00C227A1"/>
    <w:rsid w:val="00C24C2C"/>
    <w:rsid w:val="00C24EB4"/>
    <w:rsid w:val="00C52171"/>
    <w:rsid w:val="00C57E76"/>
    <w:rsid w:val="00C70558"/>
    <w:rsid w:val="00C9669B"/>
    <w:rsid w:val="00CA0645"/>
    <w:rsid w:val="00CB5BFB"/>
    <w:rsid w:val="00CC3C04"/>
    <w:rsid w:val="00CF3B7D"/>
    <w:rsid w:val="00CF6955"/>
    <w:rsid w:val="00D04482"/>
    <w:rsid w:val="00D0724A"/>
    <w:rsid w:val="00D21B2C"/>
    <w:rsid w:val="00D27E4B"/>
    <w:rsid w:val="00D3396D"/>
    <w:rsid w:val="00D34D88"/>
    <w:rsid w:val="00D37DCF"/>
    <w:rsid w:val="00D4008C"/>
    <w:rsid w:val="00D525AE"/>
    <w:rsid w:val="00D52B40"/>
    <w:rsid w:val="00D53DCF"/>
    <w:rsid w:val="00D647FE"/>
    <w:rsid w:val="00D772CD"/>
    <w:rsid w:val="00D868A3"/>
    <w:rsid w:val="00D97A0C"/>
    <w:rsid w:val="00DB2724"/>
    <w:rsid w:val="00DB3703"/>
    <w:rsid w:val="00DB5420"/>
    <w:rsid w:val="00DB5BCF"/>
    <w:rsid w:val="00DC1A89"/>
    <w:rsid w:val="00DD2EB0"/>
    <w:rsid w:val="00DD5147"/>
    <w:rsid w:val="00DE4553"/>
    <w:rsid w:val="00DE4B62"/>
    <w:rsid w:val="00DE551E"/>
    <w:rsid w:val="00DF0C2E"/>
    <w:rsid w:val="00DF1D05"/>
    <w:rsid w:val="00DF2099"/>
    <w:rsid w:val="00DF4805"/>
    <w:rsid w:val="00E030EC"/>
    <w:rsid w:val="00E12FBD"/>
    <w:rsid w:val="00E13561"/>
    <w:rsid w:val="00E16666"/>
    <w:rsid w:val="00E20732"/>
    <w:rsid w:val="00E23B2F"/>
    <w:rsid w:val="00E25C1E"/>
    <w:rsid w:val="00E3597E"/>
    <w:rsid w:val="00E41BCA"/>
    <w:rsid w:val="00E551B1"/>
    <w:rsid w:val="00E73BBF"/>
    <w:rsid w:val="00E740D5"/>
    <w:rsid w:val="00E75C6C"/>
    <w:rsid w:val="00E9218F"/>
    <w:rsid w:val="00E946F5"/>
    <w:rsid w:val="00E95E41"/>
    <w:rsid w:val="00EA22B2"/>
    <w:rsid w:val="00EB1B80"/>
    <w:rsid w:val="00EB4DBC"/>
    <w:rsid w:val="00EC2CF1"/>
    <w:rsid w:val="00EC7C0D"/>
    <w:rsid w:val="00EC7E62"/>
    <w:rsid w:val="00ED7A7B"/>
    <w:rsid w:val="00EE37B0"/>
    <w:rsid w:val="00EE6E6F"/>
    <w:rsid w:val="00EE75AD"/>
    <w:rsid w:val="00F0294D"/>
    <w:rsid w:val="00F07044"/>
    <w:rsid w:val="00F36E17"/>
    <w:rsid w:val="00F400AA"/>
    <w:rsid w:val="00F40BB8"/>
    <w:rsid w:val="00F47463"/>
    <w:rsid w:val="00F66F17"/>
    <w:rsid w:val="00F76881"/>
    <w:rsid w:val="00F83D7D"/>
    <w:rsid w:val="00F84D43"/>
    <w:rsid w:val="00F86233"/>
    <w:rsid w:val="00F97161"/>
    <w:rsid w:val="00FA05DA"/>
    <w:rsid w:val="00FA1A8C"/>
    <w:rsid w:val="00FB380A"/>
    <w:rsid w:val="00FB48AA"/>
    <w:rsid w:val="00FB6CA4"/>
    <w:rsid w:val="00FC4D7B"/>
    <w:rsid w:val="00FD263A"/>
    <w:rsid w:val="00FD5CBD"/>
    <w:rsid w:val="00FD7E23"/>
    <w:rsid w:val="00FF01A8"/>
    <w:rsid w:val="00FF2768"/>
    <w:rsid w:val="00FF3676"/>
    <w:rsid w:val="00FF37F1"/>
    <w:rsid w:val="00FF50BA"/>
    <w:rsid w:val="00FF5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D36C38C-712B-42DC-B39F-F50D0E47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F3A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F3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2F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12FBD"/>
    <w:rPr>
      <w:rFonts w:ascii="Tahoma" w:hAnsi="Tahoma" w:cs="Tahoma"/>
      <w:sz w:val="16"/>
      <w:szCs w:val="16"/>
    </w:rPr>
  </w:style>
  <w:style w:type="paragraph" w:customStyle="1" w:styleId="4">
    <w:name w:val="Знак4 Знак Знак Знак"/>
    <w:basedOn w:val="a"/>
    <w:rsid w:val="004E3F14"/>
    <w:pPr>
      <w:spacing w:after="160" w:line="240" w:lineRule="exact"/>
      <w:ind w:left="720" w:hanging="720"/>
      <w:jc w:val="both"/>
    </w:pPr>
    <w:rPr>
      <w:rFonts w:ascii="Arial" w:hAnsi="Arial"/>
      <w:szCs w:val="20"/>
      <w:lang w:val="en-US"/>
    </w:rPr>
  </w:style>
  <w:style w:type="character" w:styleId="a6">
    <w:name w:val="Hyperlink"/>
    <w:basedOn w:val="a0"/>
    <w:uiPriority w:val="99"/>
    <w:unhideWhenUsed/>
    <w:rsid w:val="001F4B93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rsid w:val="00802486"/>
    <w:pPr>
      <w:suppressAutoHyphens/>
      <w:spacing w:line="360" w:lineRule="auto"/>
      <w:jc w:val="both"/>
    </w:pPr>
    <w:rPr>
      <w:sz w:val="28"/>
      <w:szCs w:val="24"/>
      <w:lang w:eastAsia="zh-CN"/>
    </w:rPr>
  </w:style>
  <w:style w:type="paragraph" w:styleId="a7">
    <w:name w:val="List Paragraph"/>
    <w:basedOn w:val="a"/>
    <w:uiPriority w:val="34"/>
    <w:qFormat/>
    <w:rsid w:val="00802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68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olovkina\Application%20Data\Microsoft\&#1064;&#1072;&#1073;&#1083;&#1086;&#1085;&#1099;\&#1041;&#1083;&#1072;&#1085;&#1082;%20&#1089;&#1086;%20&#1096;&#1090;&#1072;&#1084;&#1087;&#1086;&#1084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56E9E-F7F6-4FEB-A95D-5793B106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со штампом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 в Апшеронском районе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verevkina</dc:creator>
  <cp:keywords/>
  <dc:description/>
  <cp:lastModifiedBy>Admin</cp:lastModifiedBy>
  <cp:revision>2</cp:revision>
  <cp:lastPrinted>2025-10-21T08:23:00Z</cp:lastPrinted>
  <dcterms:created xsi:type="dcterms:W3CDTF">2025-10-22T13:52:00Z</dcterms:created>
  <dcterms:modified xsi:type="dcterms:W3CDTF">2025-10-22T13:52:00Z</dcterms:modified>
</cp:coreProperties>
</file>